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Mieste-Kindertagesstätte-Anbau Los Ausstattung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Möblierung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